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842" w:rsidRDefault="00834842" w:rsidP="00B71CE1">
      <w:pPr>
        <w:spacing w:line="220" w:lineRule="atLeast"/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0" o:spid="_x0000_i1025" type="#_x0000_t75" alt="此资料来源于浙教版科学教学专业网站&lt;余杭科学网&gt;http://www.yhkx.net" style="width:475.5pt;height:708pt;visibility:visible">
            <v:imagedata r:id="rId6" o:title="" gain="142470f" blacklevel="-5898f" grayscale="t"/>
          </v:shape>
        </w:pict>
      </w:r>
      <w:r>
        <w:rPr>
          <w:noProof/>
        </w:rPr>
        <w:pict>
          <v:shape id="图片 1" o:spid="_x0000_i1026" type="#_x0000_t75" alt="此资料来源于浙教版科学教学专业网站&lt;余杭科学网&gt;http://www.yhkx.net" style="width:465pt;height:728.25pt;visibility:visible">
            <v:imagedata r:id="rId7" o:title="" gain="142470f" blacklevel="-5898f" grayscale="t"/>
          </v:shape>
        </w:pict>
      </w:r>
      <w:r>
        <w:rPr>
          <w:noProof/>
        </w:rPr>
        <w:pict>
          <v:shape id="图片 2" o:spid="_x0000_i1027" type="#_x0000_t75" alt="此资料来源于浙教版科学教学专业网站&lt;余杭科学网&gt;http://www.yhkx.net" style="width:464.25pt;height:710.25pt;visibility:visible">
            <v:imagedata r:id="rId8" o:title="" gain="2.5" blacklevel="-5898f" grayscale="t"/>
          </v:shape>
        </w:pict>
      </w:r>
      <w:r>
        <w:rPr>
          <w:noProof/>
        </w:rPr>
        <w:pict>
          <v:shape id="图片 3" o:spid="_x0000_i1028" type="#_x0000_t75" alt="此资料来源于浙教版科学教学专业网站&lt;余杭科学网&gt;http://www.yhkx.net" style="width:458.25pt;height:710.25pt;visibility:visible">
            <v:imagedata r:id="rId9" o:title="" gain="2.5" blacklevel="-7864f" grayscale="t"/>
          </v:shape>
        </w:pict>
      </w:r>
      <w:r>
        <w:rPr>
          <w:noProof/>
        </w:rPr>
        <w:pict>
          <v:shape id="图片 4" o:spid="_x0000_i1029" type="#_x0000_t75" alt="此资料来源于浙教版科学教学专业网站&lt;余杭科学网&gt;http://www.yhkx.net" style="width:463.5pt;height:726.75pt;rotation:-360;visibility:visible;mso-position-horizontal-relative:char;mso-position-vertical-relative:line">
            <v:imagedata r:id="rId10" o:title="" gain="2.5" blacklevel="-7864f" grayscale="t"/>
          </v:shape>
        </w:pict>
      </w:r>
      <w:r w:rsidRPr="004E5124">
        <w:rPr>
          <w:rFonts w:eastAsia="Times New Roman"/>
          <w:noProof/>
        </w:rPr>
        <w:pict>
          <v:shape id="图片 5" o:spid="_x0000_i1030" type="#_x0000_t75" alt="此资料来源于浙教版科学教学专业网站&lt;余杭科学网&gt;http://www.yhkx.net" style="width:458.25pt;height:713.25pt;visibility:visible">
            <v:imagedata r:id="rId11" o:title="" gain="2.5" blacklevel="-7864f" grayscale="t"/>
          </v:shape>
        </w:pict>
      </w:r>
    </w:p>
    <w:sectPr w:rsidR="00834842" w:rsidSect="007D091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20" w:right="720" w:bottom="720" w:left="720" w:header="708" w:footer="708" w:gutter="0"/>
      <w:cols w:space="708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4842" w:rsidRDefault="00834842">
      <w:r>
        <w:separator/>
      </w:r>
    </w:p>
  </w:endnote>
  <w:endnote w:type="continuationSeparator" w:id="0">
    <w:p w:rsidR="00834842" w:rsidRDefault="008348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微软雅黑">
    <w:altName w:val="黑体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842" w:rsidRDefault="00834842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842" w:rsidRDefault="00834842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842" w:rsidRDefault="0083484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4842" w:rsidRDefault="00834842">
      <w:r>
        <w:separator/>
      </w:r>
    </w:p>
  </w:footnote>
  <w:footnote w:type="continuationSeparator" w:id="0">
    <w:p w:rsidR="00834842" w:rsidRDefault="008348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842" w:rsidRDefault="00834842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842" w:rsidRDefault="00834842" w:rsidP="00C53B00">
    <w:pPr>
      <w:pStyle w:val="Header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842" w:rsidRDefault="00834842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D50"/>
    <w:rsid w:val="000E0D2B"/>
    <w:rsid w:val="00263C98"/>
    <w:rsid w:val="002D1564"/>
    <w:rsid w:val="00323B43"/>
    <w:rsid w:val="00363C25"/>
    <w:rsid w:val="003D37D8"/>
    <w:rsid w:val="003E55F4"/>
    <w:rsid w:val="00426133"/>
    <w:rsid w:val="004358AB"/>
    <w:rsid w:val="004E5124"/>
    <w:rsid w:val="00594ECF"/>
    <w:rsid w:val="005E36D2"/>
    <w:rsid w:val="00632137"/>
    <w:rsid w:val="00664F26"/>
    <w:rsid w:val="007422BD"/>
    <w:rsid w:val="007D091B"/>
    <w:rsid w:val="00834842"/>
    <w:rsid w:val="008B7726"/>
    <w:rsid w:val="009658B9"/>
    <w:rsid w:val="00B71CE1"/>
    <w:rsid w:val="00BB0C15"/>
    <w:rsid w:val="00C53B00"/>
    <w:rsid w:val="00C67E04"/>
    <w:rsid w:val="00CA433A"/>
    <w:rsid w:val="00D25CA3"/>
    <w:rsid w:val="00D31D50"/>
    <w:rsid w:val="00E06D85"/>
    <w:rsid w:val="00F86E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微软雅黑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after="200"/>
    </w:pPr>
    <w:rPr>
      <w:rFonts w:ascii="Tahoma" w:hAnsi="Tahoma"/>
      <w:kern w:val="0"/>
      <w:sz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0E0D2B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E0D2B"/>
    <w:rPr>
      <w:rFonts w:ascii="Tahoma" w:hAnsi="Tahoma"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rsid w:val="00D25CA3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4E5124"/>
    <w:rPr>
      <w:rFonts w:ascii="Tahoma" w:hAnsi="Tahoma" w:cs="Times New Roman"/>
      <w:kern w:val="0"/>
      <w:sz w:val="18"/>
      <w:szCs w:val="18"/>
    </w:rPr>
  </w:style>
  <w:style w:type="paragraph" w:styleId="Footer">
    <w:name w:val="footer"/>
    <w:basedOn w:val="Normal"/>
    <w:link w:val="FooterChar"/>
    <w:uiPriority w:val="99"/>
    <w:rsid w:val="00D25CA3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4E5124"/>
    <w:rPr>
      <w:rFonts w:ascii="Tahoma" w:hAnsi="Tahoma" w:cs="Times New Roman"/>
      <w:kern w:val="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</TotalTime>
  <Pages>6</Pages>
  <Words>1</Words>
  <Characters>6</Characters>
  <Application>Microsoft Office Outlook</Application>
  <DocSecurity>0</DocSecurity>
  <Lines>0</Lines>
  <Paragraphs>0</Paragraphs>
  <ScaleCrop>false</ScaleCrop>
  <Company>&lt;余杭科学网&gt;http://www.yhkx.net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&lt;余杭科学网&gt;http://www.yhkx.net</dc:title>
  <dc:subject/>
  <dc:creator>&lt;余杭科学网&gt;http://www.yhkx.net</dc:creator>
  <cp:keywords/>
  <dc:description>&lt;余杭科学网&gt;http://www.yhkx.net</dc:description>
  <cp:lastModifiedBy>余杭科学网</cp:lastModifiedBy>
  <cp:revision>7</cp:revision>
  <dcterms:created xsi:type="dcterms:W3CDTF">2008-09-11T17:20:00Z</dcterms:created>
  <dcterms:modified xsi:type="dcterms:W3CDTF">2017-04-23T01:16:00Z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出版商">
    <vt:lpwstr>&lt;余杭科学网&gt;http://www.yhkx.net</vt:lpwstr>
  </property>
  <property fmtid="{D5CDD505-2E9C-101B-9397-08002B2CF9AE}" pid="3" name="编辑者">
    <vt:lpwstr>&lt;余杭科学网&gt;http://www.yhkx.net</vt:lpwstr>
  </property>
</Properties>
</file>